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0D3C39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  <w:r w:rsidRPr="000D3C39">
        <w:rPr>
          <w:rFonts w:ascii="Trebuchet MS" w:hAnsi="Trebuchet MS"/>
          <w:sz w:val="22"/>
          <w:szCs w:val="22"/>
        </w:rPr>
        <w:t>Bibliografi</w:t>
      </w:r>
      <w:r w:rsidR="00EF3A51" w:rsidRPr="000D3C39">
        <w:rPr>
          <w:rFonts w:ascii="Trebuchet MS" w:hAnsi="Trebuchet MS"/>
          <w:sz w:val="22"/>
          <w:szCs w:val="22"/>
        </w:rPr>
        <w:t>a</w:t>
      </w:r>
    </w:p>
    <w:p w:rsidR="00A14BF3" w:rsidRPr="000D3C39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  <w:r w:rsidRPr="000D3C39">
        <w:rPr>
          <w:rFonts w:ascii="Trebuchet MS" w:hAnsi="Trebuchet MS"/>
          <w:sz w:val="22"/>
          <w:szCs w:val="22"/>
        </w:rPr>
        <w:t>–</w:t>
      </w:r>
      <w:r w:rsidR="00A14BF3" w:rsidRPr="000D3C39">
        <w:rPr>
          <w:rFonts w:ascii="Trebuchet MS" w:hAnsi="Trebuchet MS"/>
          <w:sz w:val="22"/>
          <w:szCs w:val="22"/>
        </w:rPr>
        <w:t xml:space="preserve"> </w:t>
      </w:r>
      <w:r w:rsidR="006E3AD7" w:rsidRPr="000D3C39">
        <w:rPr>
          <w:rFonts w:ascii="Trebuchet MS" w:hAnsi="Trebuchet MS"/>
          <w:sz w:val="22"/>
          <w:szCs w:val="22"/>
        </w:rPr>
        <w:t>Concurs</w:t>
      </w:r>
      <w:r w:rsidR="000D3C39" w:rsidRPr="000D3C39">
        <w:rPr>
          <w:rFonts w:ascii="Trebuchet MS" w:hAnsi="Trebuchet MS"/>
          <w:sz w:val="22"/>
          <w:szCs w:val="22"/>
        </w:rPr>
        <w:t xml:space="preserve"> 2</w:t>
      </w:r>
      <w:r w:rsidR="00F04509">
        <w:rPr>
          <w:rFonts w:ascii="Trebuchet MS" w:hAnsi="Trebuchet MS"/>
          <w:sz w:val="22"/>
          <w:szCs w:val="22"/>
        </w:rPr>
        <w:t>0</w:t>
      </w:r>
      <w:r w:rsidR="000D3C39" w:rsidRPr="000D3C39">
        <w:rPr>
          <w:rFonts w:ascii="Trebuchet MS" w:hAnsi="Trebuchet MS"/>
          <w:sz w:val="22"/>
          <w:szCs w:val="22"/>
        </w:rPr>
        <w:t>.</w:t>
      </w:r>
      <w:r w:rsidR="00F04509">
        <w:rPr>
          <w:rFonts w:ascii="Trebuchet MS" w:hAnsi="Trebuchet MS"/>
          <w:sz w:val="22"/>
          <w:szCs w:val="22"/>
        </w:rPr>
        <w:t>08.</w:t>
      </w:r>
      <w:r w:rsidR="00A14BF3" w:rsidRPr="000D3C39">
        <w:rPr>
          <w:rFonts w:ascii="Trebuchet MS" w:hAnsi="Trebuchet MS"/>
          <w:sz w:val="22"/>
          <w:szCs w:val="22"/>
        </w:rPr>
        <w:t>20</w:t>
      </w:r>
      <w:r w:rsidRPr="000D3C39">
        <w:rPr>
          <w:rFonts w:ascii="Trebuchet MS" w:hAnsi="Trebuchet MS"/>
          <w:sz w:val="22"/>
          <w:szCs w:val="22"/>
        </w:rPr>
        <w:t>1</w:t>
      </w:r>
      <w:r w:rsidR="00261D53" w:rsidRPr="000D3C39">
        <w:rPr>
          <w:rFonts w:ascii="Trebuchet MS" w:hAnsi="Trebuchet MS"/>
          <w:sz w:val="22"/>
          <w:szCs w:val="22"/>
        </w:rPr>
        <w:t>3</w:t>
      </w:r>
      <w:r w:rsidR="006E3AD7" w:rsidRPr="000D3C39">
        <w:rPr>
          <w:rFonts w:ascii="Trebuchet MS" w:hAnsi="Trebuchet MS"/>
          <w:sz w:val="22"/>
          <w:szCs w:val="22"/>
        </w:rPr>
        <w:t>-</w:t>
      </w:r>
    </w:p>
    <w:p w:rsidR="000E2CCE" w:rsidRPr="000D3C39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</w:p>
    <w:p w:rsidR="000E2CCE" w:rsidRPr="000D3C39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</w:p>
    <w:p w:rsidR="00A14BF3" w:rsidRPr="000D3C39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0D3C39">
        <w:rPr>
          <w:rFonts w:ascii="Trebuchet MS" w:hAnsi="Trebuchet MS" w:cs="Arial"/>
          <w:sz w:val="22"/>
          <w:szCs w:val="22"/>
        </w:rPr>
        <w:t>ă</w:t>
      </w:r>
      <w:r w:rsidRPr="000D3C39">
        <w:rPr>
          <w:rFonts w:ascii="Trebuchet MS" w:hAnsi="Trebuchet MS" w:cs="Arial"/>
          <w:sz w:val="22"/>
          <w:szCs w:val="22"/>
        </w:rPr>
        <w:t xml:space="preserve"> </w:t>
      </w:r>
      <w:r w:rsidR="00F84928" w:rsidRPr="000D3C39">
        <w:rPr>
          <w:rFonts w:ascii="Trebuchet MS" w:hAnsi="Trebuchet MS" w:cs="Arial"/>
          <w:sz w:val="22"/>
          <w:szCs w:val="22"/>
        </w:rPr>
        <w:t>î</w:t>
      </w:r>
      <w:r w:rsidRPr="000D3C39">
        <w:rPr>
          <w:rFonts w:ascii="Trebuchet MS" w:hAnsi="Trebuchet MS" w:cs="Arial"/>
          <w:sz w:val="22"/>
          <w:szCs w:val="22"/>
        </w:rPr>
        <w:t>n Rom</w:t>
      </w:r>
      <w:r w:rsidR="00F84928" w:rsidRPr="000D3C39">
        <w:rPr>
          <w:rFonts w:ascii="Trebuchet MS" w:hAnsi="Trebuchet MS" w:cs="Arial"/>
          <w:sz w:val="22"/>
          <w:szCs w:val="22"/>
        </w:rPr>
        <w:t>â</w:t>
      </w:r>
      <w:r w:rsidRPr="000D3C39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0D3C39">
        <w:rPr>
          <w:rFonts w:ascii="Trebuchet MS" w:hAnsi="Trebuchet MS" w:cs="Arial"/>
          <w:sz w:val="22"/>
          <w:szCs w:val="22"/>
        </w:rPr>
        <w:t>â</w:t>
      </w:r>
      <w:r w:rsidRPr="000D3C39">
        <w:rPr>
          <w:rFonts w:ascii="Trebuchet MS" w:hAnsi="Trebuchet MS" w:cs="Arial"/>
          <w:sz w:val="22"/>
          <w:szCs w:val="22"/>
        </w:rPr>
        <w:t>niei, Partea I , nr. 577 din 29 iunie 2004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Pr="000D3C39">
        <w:rPr>
          <w:rFonts w:ascii="Trebuchet MS" w:hAnsi="Trebuchet MS" w:cs="Arial"/>
          <w:sz w:val="22"/>
          <w:szCs w:val="22"/>
        </w:rPr>
        <w:t>;</w:t>
      </w:r>
    </w:p>
    <w:p w:rsidR="00A14BF3" w:rsidRPr="000D3C39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0D3C39">
        <w:rPr>
          <w:rFonts w:ascii="Trebuchet MS" w:hAnsi="Trebuchet MS" w:cs="Arial"/>
          <w:sz w:val="22"/>
          <w:szCs w:val="22"/>
        </w:rPr>
        <w:t>ș</w:t>
      </w:r>
      <w:r w:rsidRPr="000D3C39">
        <w:rPr>
          <w:rFonts w:ascii="Trebuchet MS" w:hAnsi="Trebuchet MS" w:cs="Arial"/>
          <w:sz w:val="22"/>
          <w:szCs w:val="22"/>
        </w:rPr>
        <w:t>i Func</w:t>
      </w:r>
      <w:r w:rsidR="00F84928" w:rsidRPr="000D3C39">
        <w:rPr>
          <w:rFonts w:ascii="Trebuchet MS" w:hAnsi="Trebuchet MS" w:cs="Arial"/>
          <w:sz w:val="22"/>
          <w:szCs w:val="22"/>
        </w:rPr>
        <w:t>ț</w:t>
      </w:r>
      <w:r w:rsidRPr="000D3C39">
        <w:rPr>
          <w:rFonts w:ascii="Trebuchet MS" w:hAnsi="Trebuchet MS" w:cs="Arial"/>
          <w:sz w:val="22"/>
          <w:szCs w:val="22"/>
        </w:rPr>
        <w:t>ionare al Agen</w:t>
      </w:r>
      <w:r w:rsidR="00F84928" w:rsidRPr="000D3C39">
        <w:rPr>
          <w:rFonts w:ascii="Trebuchet MS" w:hAnsi="Trebuchet MS" w:cs="Arial"/>
          <w:sz w:val="22"/>
          <w:szCs w:val="22"/>
        </w:rPr>
        <w:t>ț</w:t>
      </w:r>
      <w:r w:rsidRPr="000D3C39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0D3C39">
        <w:rPr>
          <w:rFonts w:ascii="Trebuchet MS" w:hAnsi="Trebuchet MS" w:cs="Arial"/>
          <w:sz w:val="22"/>
          <w:szCs w:val="22"/>
        </w:rPr>
        <w:t>ă</w:t>
      </w:r>
      <w:r w:rsidRPr="000D3C39">
        <w:rPr>
          <w:rFonts w:ascii="Trebuchet MS" w:hAnsi="Trebuchet MS" w:cs="Arial"/>
          <w:sz w:val="22"/>
          <w:szCs w:val="22"/>
        </w:rPr>
        <w:t xml:space="preserve"> Sud Muntenia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9B4DFF" w:rsidRPr="000D3C39">
        <w:rPr>
          <w:rFonts w:ascii="Trebuchet MS" w:hAnsi="Trebuchet MS" w:cs="Arial"/>
          <w:sz w:val="22"/>
          <w:szCs w:val="22"/>
        </w:rPr>
        <w:t>;</w:t>
      </w:r>
    </w:p>
    <w:p w:rsidR="00A14BF3" w:rsidRPr="000D3C39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0D3C39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0E2CCE" w:rsidRPr="000D3C39">
        <w:rPr>
          <w:rFonts w:ascii="Trebuchet MS" w:hAnsi="Trebuchet MS" w:cs="Arial"/>
          <w:sz w:val="22"/>
          <w:szCs w:val="22"/>
        </w:rPr>
        <w:t>;</w:t>
      </w:r>
      <w:r w:rsidR="009B4DFF" w:rsidRPr="000D3C39">
        <w:rPr>
          <w:rFonts w:ascii="Trebuchet MS" w:hAnsi="Trebuchet MS" w:cs="Arial"/>
          <w:sz w:val="22"/>
          <w:szCs w:val="22"/>
        </w:rPr>
        <w:t xml:space="preserve"> </w:t>
      </w:r>
    </w:p>
    <w:p w:rsidR="004F3818" w:rsidRPr="000D3C39" w:rsidRDefault="004F3818" w:rsidP="004F3818">
      <w:pPr>
        <w:pStyle w:val="Listparagraf"/>
        <w:rPr>
          <w:rFonts w:ascii="Trebuchet MS" w:hAnsi="Trebuchet MS" w:cs="Arial"/>
          <w:sz w:val="22"/>
          <w:szCs w:val="22"/>
        </w:rPr>
      </w:pPr>
    </w:p>
    <w:p w:rsidR="004F3818" w:rsidRPr="000D3C39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Document Cadru de Implementare a Programului Operațional Sectorial Creșterea Competitivității Economice</w:t>
      </w:r>
      <w:r w:rsidR="00D52115" w:rsidRPr="000D3C39">
        <w:rPr>
          <w:rFonts w:ascii="Trebuchet MS" w:hAnsi="Trebuchet MS" w:cs="Arial"/>
          <w:sz w:val="22"/>
          <w:szCs w:val="22"/>
        </w:rPr>
        <w:t xml:space="preserve"> – doar Axa Prioritară 1 – Un sistem de producție inovativ și eco-eficient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3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D52115" w:rsidRPr="000D3C39">
        <w:rPr>
          <w:rFonts w:ascii="Trebuchet MS" w:hAnsi="Trebuchet MS" w:cs="Arial"/>
          <w:sz w:val="22"/>
          <w:szCs w:val="22"/>
        </w:rPr>
        <w:t>;</w:t>
      </w:r>
    </w:p>
    <w:p w:rsidR="00D52115" w:rsidRPr="000D3C39" w:rsidRDefault="00D52115" w:rsidP="00D52115">
      <w:pPr>
        <w:pStyle w:val="Listparagraf"/>
        <w:rPr>
          <w:rFonts w:ascii="Trebuchet MS" w:hAnsi="Trebuchet MS" w:cs="Arial"/>
          <w:sz w:val="22"/>
          <w:szCs w:val="22"/>
        </w:rPr>
      </w:pPr>
    </w:p>
    <w:p w:rsidR="00D52115" w:rsidRPr="000D3C39" w:rsidRDefault="00D52115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Procedura Operațională Monitorizare Raportare la nivelul OI IMM din cadrul ADR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4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A61B05" w:rsidRPr="000D3C39">
        <w:rPr>
          <w:rFonts w:ascii="Trebuchet MS" w:hAnsi="Trebuchet MS" w:cs="Arial"/>
          <w:sz w:val="22"/>
          <w:szCs w:val="22"/>
        </w:rPr>
        <w:t>.</w:t>
      </w:r>
    </w:p>
    <w:p w:rsidR="00DE2B71" w:rsidRPr="000D3C39" w:rsidRDefault="00DE2B71" w:rsidP="00DE2B71">
      <w:pPr>
        <w:pStyle w:val="Listparagraf"/>
        <w:rPr>
          <w:rFonts w:ascii="Trebuchet MS" w:hAnsi="Trebuchet MS" w:cs="Tahoma"/>
          <w:sz w:val="22"/>
          <w:szCs w:val="22"/>
        </w:rPr>
      </w:pPr>
    </w:p>
    <w:p w:rsidR="00A5368D" w:rsidRPr="000D3C39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0D3C39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0D3C39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0D3C39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0D3C39" w:rsidSect="00D7683D">
      <w:footerReference w:type="even" r:id="rId15"/>
      <w:footerReference w:type="default" r:id="rId16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D52" w:rsidRDefault="00834D52">
      <w:r>
        <w:separator/>
      </w:r>
    </w:p>
  </w:endnote>
  <w:endnote w:type="continuationSeparator" w:id="0">
    <w:p w:rsidR="00834D52" w:rsidRDefault="0083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0B6ADB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0B6ADB">
    <w:pPr>
      <w:pStyle w:val="Subsol"/>
      <w:jc w:val="center"/>
    </w:pPr>
    <w:fldSimple w:instr=" PAGE   \* MERGEFORMAT ">
      <w:r w:rsidR="00F04509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D52" w:rsidRDefault="00834D52">
      <w:r>
        <w:separator/>
      </w:r>
    </w:p>
  </w:footnote>
  <w:footnote w:type="continuationSeparator" w:id="0">
    <w:p w:rsidR="00834D52" w:rsidRDefault="00834D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B6ADB"/>
    <w:rsid w:val="000D3C39"/>
    <w:rsid w:val="000E2CCE"/>
    <w:rsid w:val="000F484A"/>
    <w:rsid w:val="00174A09"/>
    <w:rsid w:val="0019316A"/>
    <w:rsid w:val="00193B0B"/>
    <w:rsid w:val="002023B2"/>
    <w:rsid w:val="00203F11"/>
    <w:rsid w:val="00261D53"/>
    <w:rsid w:val="002967B1"/>
    <w:rsid w:val="002B2E86"/>
    <w:rsid w:val="002C182A"/>
    <w:rsid w:val="0030524B"/>
    <w:rsid w:val="003322B8"/>
    <w:rsid w:val="003708EF"/>
    <w:rsid w:val="00396A7B"/>
    <w:rsid w:val="003D1247"/>
    <w:rsid w:val="003E205A"/>
    <w:rsid w:val="00424663"/>
    <w:rsid w:val="0043745A"/>
    <w:rsid w:val="004730E5"/>
    <w:rsid w:val="004A3AB4"/>
    <w:rsid w:val="004C1C4C"/>
    <w:rsid w:val="004F3818"/>
    <w:rsid w:val="00595908"/>
    <w:rsid w:val="005D63C8"/>
    <w:rsid w:val="005F5968"/>
    <w:rsid w:val="006205A0"/>
    <w:rsid w:val="00696561"/>
    <w:rsid w:val="00697C26"/>
    <w:rsid w:val="006B4A42"/>
    <w:rsid w:val="006C5B14"/>
    <w:rsid w:val="006D16C7"/>
    <w:rsid w:val="006D6139"/>
    <w:rsid w:val="006E3AD7"/>
    <w:rsid w:val="00707F29"/>
    <w:rsid w:val="0075753F"/>
    <w:rsid w:val="007814EC"/>
    <w:rsid w:val="007E1DB5"/>
    <w:rsid w:val="00810158"/>
    <w:rsid w:val="00834D52"/>
    <w:rsid w:val="008C788E"/>
    <w:rsid w:val="008D2896"/>
    <w:rsid w:val="00924C95"/>
    <w:rsid w:val="0094371B"/>
    <w:rsid w:val="00964103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F7A11"/>
    <w:rsid w:val="00B001D1"/>
    <w:rsid w:val="00B51941"/>
    <w:rsid w:val="00B64B64"/>
    <w:rsid w:val="00B84D2F"/>
    <w:rsid w:val="00BC3479"/>
    <w:rsid w:val="00C5365D"/>
    <w:rsid w:val="00C637FC"/>
    <w:rsid w:val="00C925F4"/>
    <w:rsid w:val="00CC5ED9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25351"/>
    <w:rsid w:val="00E55ED1"/>
    <w:rsid w:val="00E56400"/>
    <w:rsid w:val="00E663FF"/>
    <w:rsid w:val="00E74C14"/>
    <w:rsid w:val="00EB548E"/>
    <w:rsid w:val="00EF3A51"/>
    <w:rsid w:val="00EF58E4"/>
    <w:rsid w:val="00F04509"/>
    <w:rsid w:val="00F07EFE"/>
    <w:rsid w:val="00F51901"/>
    <w:rsid w:val="00F71D2D"/>
    <w:rsid w:val="00F84928"/>
    <w:rsid w:val="00FA59C1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09187-909B-4DBA-A964-9D040E51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97</TotalTime>
  <Pages>1</Pages>
  <Words>166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1127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8</cp:revision>
  <cp:lastPrinted>2006-08-09T10:54:00Z</cp:lastPrinted>
  <dcterms:created xsi:type="dcterms:W3CDTF">2013-03-05T21:31:00Z</dcterms:created>
  <dcterms:modified xsi:type="dcterms:W3CDTF">2013-08-01T06:54:00Z</dcterms:modified>
</cp:coreProperties>
</file>